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29C" w:rsidRDefault="004B129C" w:rsidP="004B129C">
      <w:pPr>
        <w:pStyle w:val="NoSpacing"/>
      </w:pPr>
      <w:r>
        <w:rPr>
          <w:u w:val="single"/>
        </w:rPr>
        <w:t>John JOCE</w:t>
      </w:r>
      <w:r>
        <w:t xml:space="preserve">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1539E5" w:rsidRDefault="001539E5" w:rsidP="004B129C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4B129C" w:rsidRDefault="004B129C" w:rsidP="004B129C">
      <w:pPr>
        <w:pStyle w:val="NoSpacing"/>
      </w:pPr>
    </w:p>
    <w:p w:rsidR="004B129C" w:rsidRDefault="004B129C" w:rsidP="004B129C">
      <w:pPr>
        <w:pStyle w:val="NoSpacing"/>
      </w:pPr>
    </w:p>
    <w:p w:rsidR="004B129C" w:rsidRDefault="004B129C" w:rsidP="004B129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4B129C" w:rsidRDefault="004B129C" w:rsidP="004B129C">
      <w:pPr>
        <w:pStyle w:val="NoSpacing"/>
      </w:pPr>
    </w:p>
    <w:p w:rsidR="004B129C" w:rsidRDefault="004B129C" w:rsidP="004B129C">
      <w:pPr>
        <w:pStyle w:val="NoSpacing"/>
      </w:pPr>
    </w:p>
    <w:p w:rsidR="004B129C" w:rsidRDefault="004B129C" w:rsidP="004B129C">
      <w:pPr>
        <w:pStyle w:val="NoSpacing"/>
      </w:pPr>
      <w:r>
        <w:t>21 January 2017</w:t>
      </w:r>
      <w:bookmarkEnd w:id="0"/>
    </w:p>
    <w:p w:rsidR="006B2F86" w:rsidRPr="004B129C" w:rsidRDefault="001539E5" w:rsidP="00E71FC3">
      <w:pPr>
        <w:pStyle w:val="NoSpacing"/>
      </w:pPr>
      <w:r>
        <w:t xml:space="preserve"> </w:t>
      </w:r>
    </w:p>
    <w:sectPr w:rsidR="006B2F86" w:rsidRPr="004B12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29C" w:rsidRDefault="004B129C" w:rsidP="00E71FC3">
      <w:pPr>
        <w:spacing w:after="0" w:line="240" w:lineRule="auto"/>
      </w:pPr>
      <w:r>
        <w:separator/>
      </w:r>
    </w:p>
  </w:endnote>
  <w:endnote w:type="continuationSeparator" w:id="0">
    <w:p w:rsidR="004B129C" w:rsidRDefault="004B12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29C" w:rsidRDefault="004B129C" w:rsidP="00E71FC3">
      <w:pPr>
        <w:spacing w:after="0" w:line="240" w:lineRule="auto"/>
      </w:pPr>
      <w:r>
        <w:separator/>
      </w:r>
    </w:p>
  </w:footnote>
  <w:footnote w:type="continuationSeparator" w:id="0">
    <w:p w:rsidR="004B129C" w:rsidRDefault="004B12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9C"/>
    <w:rsid w:val="001539E5"/>
    <w:rsid w:val="001A7C09"/>
    <w:rsid w:val="004B129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B8CDA"/>
  <w15:chartTrackingRefBased/>
  <w15:docId w15:val="{FA7EB6D7-5337-42CE-9D0E-C10929EA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2017-01-21T11:16:00Z</dcterms:created>
  <dcterms:modified xsi:type="dcterms:W3CDTF">2017-01-21T11:36:00Z</dcterms:modified>
</cp:coreProperties>
</file>